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Erith and Thamesmead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Erith and Thamesmead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Erith and Thamesmead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Erith and Thamesmead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Erith and Thamesmead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Erith and Thamesmead are estimated to have a score of 1-2 on the PGSI (low-risk gambling), whilst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61.5% </w:t>
      </w:r>
      <w:r w:rsidRPr="004747BF">
        <w:rPr>
          <w:rFonts w:ascii="Libre Franklin Light" w:eastAsia="Times New Roman" w:hAnsi="Libre Franklin Light" w:cs="Calibri Light"/>
        </w:rPr>
        <w:t xml:space="preserve">of those respondents classified as PGSI 8+ in Erith and Thamesmead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Erith and Thamesmead is estimated to be </w:t>
      </w:r>
      <w:r w:rsidRPr="00773DF7">
        <w:rPr>
          <w:rFonts w:ascii="Libre Franklin Light" w:eastAsia="Times New Roman" w:hAnsi="Libre Franklin Light" w:cs="Calibri Light"/>
          <w:b/>
          <w:bCs/>
          <w:color w:val="C45911" w:themeColor="accent2" w:themeShade="BF"/>
        </w:rPr>
        <w:t xml:space="preserve">£3,641,053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Erith and Thamesmead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Erith and Thamesmead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Erith and Thamesmead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Erith and Thamesmead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rith and Thamesmea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Erith and Thamesmead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rith and Thamesmea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Erith and Thamesmead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31.1%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Erith and Thamesmead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rith and Thamesmea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Erith and Thamesmead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27.4%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Erith and Thamesmead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Erith and Thamesmead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Erith and Thamesmead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Erith and Thamesmead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Erith and Thamesmead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£3,641,053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Erith and Thamesmead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£59,307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£1,226,497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£87,862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£24,711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£45,304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£2,197,372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£3,641,053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Erith and Thamesmead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Erith and Thamesmead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Erith and Thamesmead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Erith and Thamesmead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Erith and Thamesmead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Erith and Thamesmead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Erith and Thamesmead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Erith and Thamesmead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Erith and Thamesmead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Erith and Thamesmead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Erith and Thamesmead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Erith and Thamesmead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0AF83D1-EC02-4155-A146-5B234F08BAF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